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WROTE</w:t>
      </w:r>
      <w:r>
        <w:rPr>
          <w:rFonts w:ascii="Times New Roman" w:hAnsi="Times New Roman" w:cs="Times New Roman"/>
          <w:sz w:val="24"/>
          <w:szCs w:val="24"/>
        </w:rPr>
        <w:t xml:space="preserve">     (fl.1468)</w:t>
      </w: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</w:t>
      </w: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Nov.1468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Robert Atkenson(q.v.) were twice related in the fourth degree of </w:t>
      </w: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consanguinity and wished to marry and requested that they might fulfil</w:t>
      </w: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their wish. Approved.</w:t>
      </w:r>
    </w:p>
    <w:p w:rsidR="00DA7113" w:rsidRDefault="00DA7113" w:rsidP="00DA711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p.18)</w:t>
      </w: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7113" w:rsidRDefault="00DA7113" w:rsidP="00DA71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113" w:rsidRDefault="00DA7113" w:rsidP="00564E3C">
      <w:pPr>
        <w:spacing w:after="0" w:line="240" w:lineRule="auto"/>
      </w:pPr>
      <w:r>
        <w:separator/>
      </w:r>
    </w:p>
  </w:endnote>
  <w:endnote w:type="continuationSeparator" w:id="0">
    <w:p w:rsidR="00DA7113" w:rsidRDefault="00DA711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A7113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113" w:rsidRDefault="00DA7113" w:rsidP="00564E3C">
      <w:pPr>
        <w:spacing w:after="0" w:line="240" w:lineRule="auto"/>
      </w:pPr>
      <w:r>
        <w:separator/>
      </w:r>
    </w:p>
  </w:footnote>
  <w:footnote w:type="continuationSeparator" w:id="0">
    <w:p w:rsidR="00DA7113" w:rsidRDefault="00DA711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113"/>
    <w:rsid w:val="00372DC6"/>
    <w:rsid w:val="00564E3C"/>
    <w:rsid w:val="0064591D"/>
    <w:rsid w:val="00DA711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4F8B3C-FC1A-48F6-8F22-BE944108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2016-01-20T20:31:00Z</dcterms:created>
  <dcterms:modified xsi:type="dcterms:W3CDTF">2016-01-20T20:32:00Z</dcterms:modified>
</cp:coreProperties>
</file>